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0046A" w14:textId="366ADC85" w:rsidR="00BA00AB" w:rsidRDefault="00194D4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KIGHLEY</w:t>
      </w:r>
      <w:r>
        <w:rPr>
          <w:rFonts w:cs="Times New Roman"/>
          <w:szCs w:val="24"/>
        </w:rPr>
        <w:t xml:space="preserve">      (1406 -      )</w:t>
      </w:r>
    </w:p>
    <w:p w14:paraId="1240FF46" w14:textId="77777777" w:rsidR="00194D49" w:rsidRDefault="00194D49" w:rsidP="009139A6">
      <w:pPr>
        <w:pStyle w:val="NoSpacing"/>
        <w:rPr>
          <w:rFonts w:cs="Times New Roman"/>
          <w:szCs w:val="24"/>
        </w:rPr>
      </w:pPr>
    </w:p>
    <w:p w14:paraId="74A5ACDB" w14:textId="77777777" w:rsidR="00194D49" w:rsidRDefault="00194D49" w:rsidP="009139A6">
      <w:pPr>
        <w:pStyle w:val="NoSpacing"/>
        <w:rPr>
          <w:rFonts w:cs="Times New Roman"/>
          <w:szCs w:val="24"/>
        </w:rPr>
      </w:pPr>
    </w:p>
    <w:p w14:paraId="030D1658" w14:textId="2CA4946E" w:rsidR="00194D49" w:rsidRDefault="00194D4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ca.</w:t>
      </w:r>
      <w:r>
        <w:rPr>
          <w:rFonts w:cs="Times New Roman"/>
          <w:szCs w:val="24"/>
        </w:rPr>
        <w:tab/>
        <w:t>1406</w:t>
      </w:r>
      <w:r>
        <w:rPr>
          <w:rFonts w:cs="Times New Roman"/>
          <w:szCs w:val="24"/>
        </w:rPr>
        <w:tab/>
        <w:t>He was born in Inskip, Lancashire.</w:t>
      </w:r>
    </w:p>
    <w:p w14:paraId="456CF301" w14:textId="49B796C8" w:rsidR="00194D49" w:rsidRDefault="00194D4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(Family Tree)</w:t>
      </w:r>
    </w:p>
    <w:p w14:paraId="28279C0C" w14:textId="77777777" w:rsidR="00194D49" w:rsidRDefault="00194D49" w:rsidP="009139A6">
      <w:pPr>
        <w:pStyle w:val="NoSpacing"/>
        <w:rPr>
          <w:rFonts w:cs="Times New Roman"/>
          <w:szCs w:val="24"/>
        </w:rPr>
      </w:pPr>
    </w:p>
    <w:p w14:paraId="4056D97E" w14:textId="77777777" w:rsidR="00194D49" w:rsidRDefault="00194D49" w:rsidP="009139A6">
      <w:pPr>
        <w:pStyle w:val="NoSpacing"/>
        <w:rPr>
          <w:rFonts w:cs="Times New Roman"/>
          <w:szCs w:val="24"/>
        </w:rPr>
      </w:pPr>
    </w:p>
    <w:p w14:paraId="3262E4C6" w14:textId="5C3D6F6F" w:rsidR="00194D49" w:rsidRPr="00194D49" w:rsidRDefault="00194D4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September 2023</w:t>
      </w:r>
    </w:p>
    <w:sectPr w:rsidR="00194D49" w:rsidRPr="00194D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7EC98" w14:textId="77777777" w:rsidR="00194D49" w:rsidRDefault="00194D49" w:rsidP="009139A6">
      <w:r>
        <w:separator/>
      </w:r>
    </w:p>
  </w:endnote>
  <w:endnote w:type="continuationSeparator" w:id="0">
    <w:p w14:paraId="598C749E" w14:textId="77777777" w:rsidR="00194D49" w:rsidRDefault="00194D4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C5EA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8AC0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A1A4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641A7" w14:textId="77777777" w:rsidR="00194D49" w:rsidRDefault="00194D49" w:rsidP="009139A6">
      <w:r>
        <w:separator/>
      </w:r>
    </w:p>
  </w:footnote>
  <w:footnote w:type="continuationSeparator" w:id="0">
    <w:p w14:paraId="6332C47E" w14:textId="77777777" w:rsidR="00194D49" w:rsidRDefault="00194D4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E9FB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4AA9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C2B8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D49"/>
    <w:rsid w:val="000666E0"/>
    <w:rsid w:val="00194D49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F1B6F6"/>
  <w15:chartTrackingRefBased/>
  <w15:docId w15:val="{8BBE8A1C-08DC-4660-B109-B949F3117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2023-09-04T14:44:00Z</dcterms:created>
  <dcterms:modified xsi:type="dcterms:W3CDTF">2023-09-04T14:48:00Z</dcterms:modified>
</cp:coreProperties>
</file>